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8DE" w:rsidRPr="00F76B76" w:rsidRDefault="007708DE" w:rsidP="007708DE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Pr="00ED2CD9">
        <w:rPr>
          <w:rFonts w:ascii="Arial" w:hAnsi="Arial" w:cs="Arial"/>
          <w:b/>
          <w:bCs/>
          <w:color w:val="000000"/>
          <w:sz w:val="26"/>
          <w:szCs w:val="26"/>
        </w:rPr>
        <w:t>S2-19</w:t>
      </w:r>
      <w:r w:rsidR="00212D19" w:rsidRPr="00ED2CD9">
        <w:rPr>
          <w:rFonts w:ascii="Arial" w:hAnsi="Arial" w:cs="Arial"/>
          <w:b/>
          <w:bCs/>
          <w:color w:val="000000"/>
          <w:sz w:val="26"/>
          <w:szCs w:val="26"/>
        </w:rPr>
        <w:t>02057</w:t>
      </w:r>
    </w:p>
    <w:p w:rsidR="007708DE" w:rsidRPr="00F76B76" w:rsidRDefault="007708DE" w:rsidP="007708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25 February – 1 March 2019 </w:t>
      </w:r>
      <w:r>
        <w:rPr>
          <w:rFonts w:ascii="Arial" w:hAnsi="Arial" w:cs="Arial"/>
          <w:b/>
          <w:bCs/>
          <w:sz w:val="24"/>
          <w:szCs w:val="24"/>
        </w:rPr>
        <w:t>Tenerife, Spain</w:t>
      </w:r>
      <w:r w:rsidRPr="00F76B76">
        <w:rPr>
          <w:rFonts w:ascii="Arial" w:hAnsi="Arial" w:cs="Arial"/>
          <w:b/>
          <w:bCs/>
        </w:rPr>
        <w:tab/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C522B">
        <w:rPr>
          <w:rFonts w:ascii="Arial" w:eastAsia="Batang" w:hAnsi="Arial"/>
          <w:b/>
          <w:lang w:val="en-US" w:eastAsia="zh-CN"/>
        </w:rPr>
        <w:t>Nokia, Nokia Shanghai Bell</w:t>
      </w:r>
      <w:r w:rsidR="00212D19">
        <w:rPr>
          <w:rFonts w:ascii="Arial" w:eastAsia="Batang" w:hAnsi="Arial"/>
          <w:b/>
          <w:lang w:val="en-US" w:eastAsia="zh-CN"/>
        </w:rPr>
        <w:t>, NTT DoCoMo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217230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217230">
        <w:rPr>
          <w:rFonts w:ascii="Arial" w:eastAsia="Batang" w:hAnsi="Arial" w:cs="Arial"/>
          <w:b/>
          <w:lang w:eastAsia="zh-CN"/>
        </w:rPr>
        <w:t>: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217230">
        <w:rPr>
          <w:rFonts w:ascii="Arial" w:eastAsia="Batang" w:hAnsi="Arial" w:cs="Arial"/>
          <w:b/>
          <w:lang w:eastAsia="zh-CN"/>
        </w:rPr>
        <w:t>Study on e</w:t>
      </w:r>
      <w:r w:rsidR="00D37A50">
        <w:rPr>
          <w:rFonts w:ascii="Arial" w:eastAsia="Batang" w:hAnsi="Arial" w:cs="Arial"/>
          <w:b/>
          <w:lang w:eastAsia="zh-CN"/>
        </w:rPr>
        <w:t xml:space="preserve">nhanced support of </w:t>
      </w:r>
      <w:r w:rsidR="004C522B">
        <w:rPr>
          <w:rFonts w:ascii="Arial" w:eastAsia="Batang" w:hAnsi="Arial" w:cs="Arial"/>
          <w:b/>
          <w:lang w:eastAsia="zh-CN"/>
        </w:rPr>
        <w:t>Vertical_LAN (Industrial IoT)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7A50">
        <w:rPr>
          <w:rFonts w:ascii="Arial" w:eastAsia="Batang" w:hAnsi="Arial"/>
          <w:b/>
          <w:lang w:eastAsia="zh-CN"/>
        </w:rPr>
        <w:t>7.1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37A50">
        <w:t xml:space="preserve">Study on enhanced support of </w:t>
      </w:r>
      <w:r w:rsidR="004C522B">
        <w:t>Vertical_LAN (Industrial IoT)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37A50">
        <w:t xml:space="preserve"> FS_</w:t>
      </w:r>
      <w:r w:rsidR="004C522B">
        <w:t>IIoT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D37A5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D37A5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D37A50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A53DF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D37A50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D37A5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D37A50" w:rsidRDefault="004876B9" w:rsidP="00D37A50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95363" w:rsidTr="00A36378">
        <w:tc>
          <w:tcPr>
            <w:tcW w:w="1101" w:type="dxa"/>
          </w:tcPr>
          <w:p w:rsidR="00295363" w:rsidRPr="00FF5C5C" w:rsidRDefault="00295363" w:rsidP="00295363">
            <w:r w:rsidRPr="00FF5C5C">
              <w:t>720005</w:t>
            </w:r>
          </w:p>
        </w:tc>
        <w:tc>
          <w:tcPr>
            <w:tcW w:w="3969" w:type="dxa"/>
          </w:tcPr>
          <w:p w:rsidR="00295363" w:rsidRPr="00FF5C5C" w:rsidRDefault="00295363" w:rsidP="00295363">
            <w:r w:rsidRPr="00FF5C5C">
              <w:t>New Services and Markets Technology Enablers (SMARTER)</w:t>
            </w:r>
          </w:p>
        </w:tc>
        <w:tc>
          <w:tcPr>
            <w:tcW w:w="4536" w:type="dxa"/>
          </w:tcPr>
          <w:p w:rsidR="00295363" w:rsidRPr="00FF5C5C" w:rsidRDefault="00295363" w:rsidP="00295363">
            <w:r w:rsidRPr="00FF5C5C">
              <w:t>Stage 1 work item</w:t>
            </w:r>
          </w:p>
        </w:tc>
      </w:tr>
      <w:tr w:rsidR="00295363" w:rsidTr="00A36378">
        <w:tc>
          <w:tcPr>
            <w:tcW w:w="1101" w:type="dxa"/>
          </w:tcPr>
          <w:p w:rsidR="00295363" w:rsidRPr="00FF5C5C" w:rsidRDefault="00295363" w:rsidP="00295363"/>
        </w:tc>
        <w:tc>
          <w:tcPr>
            <w:tcW w:w="3969" w:type="dxa"/>
          </w:tcPr>
          <w:p w:rsidR="00295363" w:rsidRPr="00FF5C5C" w:rsidRDefault="00295363" w:rsidP="00295363">
            <w:r w:rsidRPr="00FF5C5C">
              <w:t>New WID on LAN support in 5G (5GLAN)</w:t>
            </w:r>
          </w:p>
        </w:tc>
        <w:tc>
          <w:tcPr>
            <w:tcW w:w="4536" w:type="dxa"/>
          </w:tcPr>
          <w:p w:rsidR="00295363" w:rsidRPr="00FF5C5C" w:rsidRDefault="00295363" w:rsidP="00295363">
            <w:r w:rsidRPr="00FF5C5C">
              <w:t>Stage 1 work item</w:t>
            </w:r>
          </w:p>
        </w:tc>
      </w:tr>
      <w:tr w:rsidR="00295363" w:rsidTr="00A36378">
        <w:tc>
          <w:tcPr>
            <w:tcW w:w="1101" w:type="dxa"/>
          </w:tcPr>
          <w:p w:rsidR="00295363" w:rsidRPr="00FF5C5C" w:rsidRDefault="00295363" w:rsidP="00295363"/>
        </w:tc>
        <w:tc>
          <w:tcPr>
            <w:tcW w:w="3969" w:type="dxa"/>
          </w:tcPr>
          <w:p w:rsidR="00295363" w:rsidRPr="00FF5C5C" w:rsidRDefault="00295363" w:rsidP="00295363">
            <w:r w:rsidRPr="00FF5C5C">
              <w:t xml:space="preserve">Service requirements for cyber-physical control applications in vertical domains (cyberCAV) </w:t>
            </w:r>
          </w:p>
        </w:tc>
        <w:tc>
          <w:tcPr>
            <w:tcW w:w="4536" w:type="dxa"/>
          </w:tcPr>
          <w:p w:rsidR="00295363" w:rsidRDefault="00295363" w:rsidP="00295363">
            <w:r w:rsidRPr="00FF5C5C">
              <w:t>Stage 1 work item</w:t>
            </w:r>
          </w:p>
        </w:tc>
      </w:tr>
      <w:tr w:rsidR="00F53F55" w:rsidTr="00A36378">
        <w:tc>
          <w:tcPr>
            <w:tcW w:w="1101" w:type="dxa"/>
          </w:tcPr>
          <w:p w:rsidR="00F53F55" w:rsidRPr="00FF2884" w:rsidRDefault="00F53F55" w:rsidP="00F53F55">
            <w:r w:rsidRPr="00FF2884">
              <w:lastRenderedPageBreak/>
              <w:t>800028</w:t>
            </w:r>
          </w:p>
        </w:tc>
        <w:tc>
          <w:tcPr>
            <w:tcW w:w="3969" w:type="dxa"/>
          </w:tcPr>
          <w:p w:rsidR="00F53F55" w:rsidRPr="00FF2884" w:rsidRDefault="00F53F55" w:rsidP="00F53F55">
            <w:r w:rsidRPr="00FF2884">
              <w:t xml:space="preserve">Study on </w:t>
            </w:r>
            <w:r>
              <w:t>5GS Enhanced support of Vertical and LAN Services</w:t>
            </w:r>
          </w:p>
        </w:tc>
        <w:tc>
          <w:tcPr>
            <w:tcW w:w="4536" w:type="dxa"/>
          </w:tcPr>
          <w:p w:rsidR="00F53F55" w:rsidRPr="00FF2884" w:rsidRDefault="00F53F55" w:rsidP="00F53F55">
            <w:r w:rsidRPr="00FF2884">
              <w:t>Antecedent Stage 2 study item</w:t>
            </w:r>
          </w:p>
        </w:tc>
      </w:tr>
      <w:tr w:rsidR="001843E6" w:rsidTr="00A36378">
        <w:tc>
          <w:tcPr>
            <w:tcW w:w="1101" w:type="dxa"/>
          </w:tcPr>
          <w:p w:rsidR="001843E6" w:rsidRPr="00FF5C5C" w:rsidRDefault="00F53F55" w:rsidP="00295363">
            <w:r w:rsidRPr="00F53F55">
              <w:t>820017</w:t>
            </w:r>
          </w:p>
        </w:tc>
        <w:tc>
          <w:tcPr>
            <w:tcW w:w="3969" w:type="dxa"/>
          </w:tcPr>
          <w:p w:rsidR="001843E6" w:rsidRPr="00FF5C5C" w:rsidRDefault="00F53F55" w:rsidP="00295363">
            <w:r w:rsidRPr="00F53F55">
              <w:t>5GS Enhanced support of Vertical and LAN Services</w:t>
            </w:r>
          </w:p>
        </w:tc>
        <w:tc>
          <w:tcPr>
            <w:tcW w:w="4536" w:type="dxa"/>
          </w:tcPr>
          <w:p w:rsidR="001843E6" w:rsidRPr="00FF5C5C" w:rsidRDefault="00F53F55" w:rsidP="00295363">
            <w:r w:rsidRPr="00FF2884">
              <w:t xml:space="preserve">Antecedent Stage 2 </w:t>
            </w:r>
            <w:r>
              <w:t>work</w:t>
            </w:r>
            <w:r w:rsidRPr="00FF2884">
              <w:t xml:space="preserve"> item</w:t>
            </w:r>
          </w:p>
        </w:tc>
      </w:tr>
      <w:tr w:rsidR="00BD4482" w:rsidTr="00A36378">
        <w:tc>
          <w:tcPr>
            <w:tcW w:w="1101" w:type="dxa"/>
          </w:tcPr>
          <w:p w:rsidR="00BD4482" w:rsidRPr="00F53F55" w:rsidRDefault="00BD4482" w:rsidP="00295363"/>
        </w:tc>
        <w:tc>
          <w:tcPr>
            <w:tcW w:w="3969" w:type="dxa"/>
          </w:tcPr>
          <w:p w:rsidR="00BD4482" w:rsidRPr="00F53F55" w:rsidRDefault="001267B3" w:rsidP="00295363">
            <w:r w:rsidRPr="001267B3">
              <w:t>Study on further service requirements for cyber-physical control applications in vertical domains</w:t>
            </w:r>
            <w:r>
              <w:t>.</w:t>
            </w:r>
          </w:p>
        </w:tc>
        <w:tc>
          <w:tcPr>
            <w:tcW w:w="4536" w:type="dxa"/>
          </w:tcPr>
          <w:p w:rsidR="00BD4482" w:rsidRPr="00FF2884" w:rsidRDefault="001267B3" w:rsidP="00295363">
            <w:r>
              <w:t xml:space="preserve">Not yet agreed </w:t>
            </w:r>
            <w:r w:rsidRPr="00FF5C5C">
              <w:t xml:space="preserve">Stage 1 </w:t>
            </w:r>
            <w:r>
              <w:t>study</w:t>
            </w:r>
            <w:r w:rsidRPr="00FF5C5C">
              <w:t xml:space="preserve"> item</w:t>
            </w: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01537" w:rsidRDefault="00494467" w:rsidP="004C522B">
      <w:r>
        <w:t xml:space="preserve">Rel-16 </w:t>
      </w:r>
      <w:r w:rsidR="000E439B">
        <w:t xml:space="preserve">Normative work </w:t>
      </w:r>
      <w:r w:rsidR="004C522B">
        <w:t>was based on</w:t>
      </w:r>
      <w:r w:rsidR="006774C6">
        <w:t xml:space="preserve"> </w:t>
      </w:r>
      <w:r w:rsidR="000E439B">
        <w:t>conclusion of the FS_Vertical_LAN study</w:t>
      </w:r>
      <w:r w:rsidR="006774C6">
        <w:t xml:space="preserve"> described in TR 23.734</w:t>
      </w:r>
      <w:r w:rsidR="000E439B">
        <w:t xml:space="preserve">. </w:t>
      </w:r>
      <w:r w:rsidR="004C522B">
        <w:t xml:space="preserve">However, some aspects could not be agreed to be part of Rel-16 study conclusion for NPN (standalone/non-standalone models), TSC (time sensitive communication), 5G LAN deployment scenarios due to lack of time. </w:t>
      </w:r>
    </w:p>
    <w:p w:rsidR="004C522B" w:rsidRDefault="004C522B" w:rsidP="004C522B">
      <w:r>
        <w:t>In case of NPN, following aspects could not be specified:</w:t>
      </w:r>
    </w:p>
    <w:p w:rsidR="004C522B" w:rsidRDefault="004C522B" w:rsidP="004C522B">
      <w:pPr>
        <w:numPr>
          <w:ilvl w:val="0"/>
          <w:numId w:val="8"/>
        </w:numPr>
      </w:pPr>
      <w:r>
        <w:t xml:space="preserve">Scenarios that allow Service provider and NPN operator to be </w:t>
      </w:r>
      <w:r w:rsidR="00446831">
        <w:t xml:space="preserve">different (e.g. </w:t>
      </w:r>
      <w:r w:rsidR="00415AFE">
        <w:t>MVNO like scenario</w:t>
      </w:r>
      <w:r w:rsidR="00446831">
        <w:t>)</w:t>
      </w:r>
      <w:r>
        <w:t>.</w:t>
      </w:r>
    </w:p>
    <w:p w:rsidR="004C522B" w:rsidRDefault="004C522B" w:rsidP="004C522B">
      <w:pPr>
        <w:numPr>
          <w:ilvl w:val="0"/>
          <w:numId w:val="8"/>
        </w:numPr>
      </w:pPr>
      <w:r>
        <w:t>Roaming support.</w:t>
      </w:r>
    </w:p>
    <w:p w:rsidR="004C522B" w:rsidRDefault="004C522B" w:rsidP="004C522B">
      <w:pPr>
        <w:numPr>
          <w:ilvl w:val="0"/>
          <w:numId w:val="8"/>
        </w:numPr>
      </w:pPr>
      <w:r>
        <w:t>Enhanced mobility and service continuity</w:t>
      </w:r>
    </w:p>
    <w:p w:rsidR="00513F54" w:rsidRDefault="00513F54" w:rsidP="004C522B">
      <w:pPr>
        <w:numPr>
          <w:ilvl w:val="0"/>
          <w:numId w:val="8"/>
        </w:numPr>
      </w:pPr>
      <w:r>
        <w:t>Support for Voice/IMS-Emergency services</w:t>
      </w:r>
    </w:p>
    <w:p w:rsidR="004C522B" w:rsidRDefault="004C522B" w:rsidP="004C522B">
      <w:r>
        <w:t>In case of TSC, following aspects could not be specified:</w:t>
      </w:r>
    </w:p>
    <w:p w:rsidR="004C522B" w:rsidRDefault="00513F54" w:rsidP="004C522B">
      <w:pPr>
        <w:numPr>
          <w:ilvl w:val="0"/>
          <w:numId w:val="8"/>
        </w:numPr>
      </w:pPr>
      <w:r>
        <w:t xml:space="preserve">TSN </w:t>
      </w:r>
      <w:r w:rsidR="004C522B">
        <w:t>Time synchronization - Multi-time domain support</w:t>
      </w:r>
    </w:p>
    <w:p w:rsidR="00513F54" w:rsidRDefault="00513F54" w:rsidP="004C522B">
      <w:pPr>
        <w:numPr>
          <w:ilvl w:val="0"/>
          <w:numId w:val="8"/>
        </w:numPr>
      </w:pPr>
      <w:r>
        <w:t>Fully distributed (TSN) deployment model.</w:t>
      </w:r>
    </w:p>
    <w:p w:rsidR="00513F54" w:rsidRDefault="00513F54" w:rsidP="00513F54">
      <w:pPr>
        <w:numPr>
          <w:ilvl w:val="0"/>
          <w:numId w:val="8"/>
        </w:numPr>
      </w:pPr>
      <w:r>
        <w:t xml:space="preserve">Consideration for other deterministic applications (e.g. other protocols such as DETNET, profinet etc). </w:t>
      </w:r>
    </w:p>
    <w:p w:rsidR="004C522B" w:rsidRDefault="004C522B" w:rsidP="004C522B">
      <w:r>
        <w:t>In case of 5G_LAN, following aspects could not be specified:</w:t>
      </w:r>
    </w:p>
    <w:p w:rsidR="004C522B" w:rsidRDefault="004C522B" w:rsidP="004C522B">
      <w:pPr>
        <w:numPr>
          <w:ilvl w:val="0"/>
          <w:numId w:val="8"/>
        </w:numPr>
      </w:pPr>
      <w:r>
        <w:t xml:space="preserve">Enhanced group management. </w:t>
      </w:r>
    </w:p>
    <w:p w:rsidR="004C522B" w:rsidRDefault="004C522B" w:rsidP="004C522B">
      <w:r>
        <w:t xml:space="preserve">Any additional service requirement that is </w:t>
      </w:r>
      <w:r w:rsidR="00803B2A">
        <w:t>defined</w:t>
      </w:r>
      <w:r>
        <w:t xml:space="preserve"> by SA1 (not covered as part of normative work in Stage 2</w:t>
      </w:r>
      <w:r w:rsidR="00803B2A">
        <w:t>/Rel-16</w:t>
      </w:r>
      <w:r>
        <w:t>).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1267B3" w:rsidRDefault="006C2418" w:rsidP="004D12F3">
      <w:r w:rsidRPr="006C2418">
        <w:t xml:space="preserve">Study enhancements to 5GS that </w:t>
      </w:r>
      <w:r w:rsidR="00626696">
        <w:t xml:space="preserve">would enable </w:t>
      </w:r>
      <w:r w:rsidR="004C522B">
        <w:t>enhanced</w:t>
      </w:r>
      <w:r w:rsidRPr="006C2418">
        <w:t xml:space="preserve"> </w:t>
      </w:r>
      <w:r w:rsidRPr="001469F5">
        <w:t xml:space="preserve">support </w:t>
      </w:r>
      <w:r w:rsidR="001469F5" w:rsidRPr="001469F5">
        <w:t>of non-public network</w:t>
      </w:r>
      <w:r w:rsidR="004C522B">
        <w:t>, TSC and 5G_LAN</w:t>
      </w:r>
      <w:r w:rsidRPr="001469F5">
        <w:t>.</w:t>
      </w:r>
      <w:r w:rsidR="00E85C4F">
        <w:t xml:space="preserve"> </w:t>
      </w:r>
    </w:p>
    <w:p w:rsidR="006C2418" w:rsidRDefault="00E85C4F" w:rsidP="004D12F3">
      <w:r>
        <w:t xml:space="preserve">The following </w:t>
      </w:r>
      <w:r w:rsidR="00B34AA0">
        <w:t>aspects</w:t>
      </w:r>
      <w:r w:rsidR="001267B3">
        <w:t xml:space="preserve"> are</w:t>
      </w:r>
      <w:r w:rsidR="00B34AA0">
        <w:t xml:space="preserve"> in scope of the study</w:t>
      </w:r>
      <w:r>
        <w:t>:</w:t>
      </w:r>
    </w:p>
    <w:p w:rsidR="00E85C4F" w:rsidRDefault="00E85C4F" w:rsidP="00E85C4F">
      <w:pPr>
        <w:pStyle w:val="B1"/>
      </w:pPr>
      <w:r>
        <w:t>1.</w:t>
      </w:r>
      <w:r>
        <w:tab/>
      </w:r>
      <w:r w:rsidR="004C522B">
        <w:t>Enhanced support of NPN.</w:t>
      </w:r>
    </w:p>
    <w:p w:rsidR="00E85C4F" w:rsidRDefault="00E85C4F" w:rsidP="00E85C4F">
      <w:pPr>
        <w:pStyle w:val="B2"/>
      </w:pPr>
      <w:r>
        <w:t>-</w:t>
      </w:r>
      <w:r>
        <w:tab/>
        <w:t>Support for roaming</w:t>
      </w:r>
      <w:r w:rsidR="00B34AA0">
        <w:t xml:space="preserve">; </w:t>
      </w:r>
    </w:p>
    <w:p w:rsidR="006B7B49" w:rsidRDefault="00E85C4F" w:rsidP="006B7B49">
      <w:pPr>
        <w:pStyle w:val="B2"/>
      </w:pPr>
      <w:r>
        <w:t>-</w:t>
      </w:r>
      <w:r>
        <w:tab/>
      </w:r>
      <w:r w:rsidR="004C522B">
        <w:t>E</w:t>
      </w:r>
      <w:r>
        <w:t>nhanced mobility and service continuity</w:t>
      </w:r>
      <w:r w:rsidR="00B34AA0">
        <w:t>.</w:t>
      </w:r>
    </w:p>
    <w:p w:rsidR="006B7B49" w:rsidRDefault="004C522B" w:rsidP="006B7B49">
      <w:pPr>
        <w:pStyle w:val="B2"/>
      </w:pPr>
      <w:r>
        <w:t>-</w:t>
      </w:r>
      <w:r>
        <w:tab/>
      </w:r>
      <w:r w:rsidR="006B7B49">
        <w:t xml:space="preserve">Scenarios that allow Service provider and NPN operator to be </w:t>
      </w:r>
      <w:r w:rsidR="00446831">
        <w:t xml:space="preserve">different (e.g. </w:t>
      </w:r>
      <w:r w:rsidR="00415AFE">
        <w:t>MVNO</w:t>
      </w:r>
      <w:r w:rsidR="00446831">
        <w:t xml:space="preserve"> like scenario)</w:t>
      </w:r>
      <w:r w:rsidR="006B7B49">
        <w:t>.</w:t>
      </w:r>
    </w:p>
    <w:p w:rsidR="00513F54" w:rsidRDefault="00513F54" w:rsidP="004C522B">
      <w:pPr>
        <w:pStyle w:val="B2"/>
      </w:pPr>
      <w:r>
        <w:t xml:space="preserve">- </w:t>
      </w:r>
      <w:r>
        <w:tab/>
        <w:t>Support for voice/IMS-Emergency Services</w:t>
      </w:r>
      <w:r w:rsidR="009C0938">
        <w:t xml:space="preserve"> for standalone NPN</w:t>
      </w:r>
    </w:p>
    <w:p w:rsidR="00E85C4F" w:rsidRDefault="006B7B49" w:rsidP="00E85C4F">
      <w:pPr>
        <w:pStyle w:val="B1"/>
      </w:pPr>
      <w:r>
        <w:t>2</w:t>
      </w:r>
      <w:r w:rsidR="00E85C4F">
        <w:t>.</w:t>
      </w:r>
      <w:r w:rsidR="00E85C4F">
        <w:tab/>
      </w:r>
      <w:r w:rsidR="00513F54">
        <w:t>Enhanced support of Time Sensitive communication.</w:t>
      </w:r>
    </w:p>
    <w:p w:rsidR="00513F54" w:rsidRDefault="00513F54" w:rsidP="00513F54">
      <w:pPr>
        <w:numPr>
          <w:ilvl w:val="0"/>
          <w:numId w:val="8"/>
        </w:numPr>
      </w:pPr>
      <w:r>
        <w:t>TSN Time synchronization - Multi-time domain support</w:t>
      </w:r>
    </w:p>
    <w:p w:rsidR="00513F54" w:rsidRDefault="00513F54" w:rsidP="00513F54">
      <w:pPr>
        <w:numPr>
          <w:ilvl w:val="0"/>
          <w:numId w:val="8"/>
        </w:numPr>
      </w:pPr>
      <w:r>
        <w:t>Fully distributed (TSN) deployment model.</w:t>
      </w:r>
    </w:p>
    <w:p w:rsidR="00513F54" w:rsidRDefault="00513F54" w:rsidP="00513F54">
      <w:pPr>
        <w:numPr>
          <w:ilvl w:val="0"/>
          <w:numId w:val="8"/>
        </w:numPr>
      </w:pPr>
      <w:r>
        <w:t xml:space="preserve">Consideration for other deterministic applications (e.g. other protocols such as DETNET, profinet etc). </w:t>
      </w:r>
    </w:p>
    <w:p w:rsidR="00513F54" w:rsidRDefault="006B7B49" w:rsidP="00513F54">
      <w:pPr>
        <w:ind w:firstLine="360"/>
      </w:pPr>
      <w:r>
        <w:t>3</w:t>
      </w:r>
      <w:r w:rsidR="00513F54">
        <w:t>. Enhanced support of 5G_LAN</w:t>
      </w:r>
    </w:p>
    <w:p w:rsidR="00513F54" w:rsidRDefault="00513F54" w:rsidP="00513F54">
      <w:pPr>
        <w:numPr>
          <w:ilvl w:val="0"/>
          <w:numId w:val="8"/>
        </w:numPr>
      </w:pPr>
      <w:r>
        <w:t xml:space="preserve">Enhanced group management. </w:t>
      </w:r>
    </w:p>
    <w:p w:rsidR="00513F54" w:rsidRDefault="00513F54" w:rsidP="00513F54">
      <w:r>
        <w:t xml:space="preserve">Any additional service requirement that is </w:t>
      </w:r>
      <w:r w:rsidR="00803B2A">
        <w:t>defined</w:t>
      </w:r>
      <w:r>
        <w:t xml:space="preserve"> by SA1 (not covered as part of normative work in Stage 2</w:t>
      </w:r>
      <w:r w:rsidR="00803B2A">
        <w:t>/Rel-16</w:t>
      </w:r>
      <w:r>
        <w:t>).</w:t>
      </w:r>
    </w:p>
    <w:p w:rsidR="00513F54" w:rsidRDefault="00513F54" w:rsidP="00513F54"/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EB23F5" w:rsidRDefault="00EB23F5" w:rsidP="00EB23F5">
            <w:r>
              <w:t>Internal TR</w:t>
            </w:r>
          </w:p>
        </w:tc>
        <w:tc>
          <w:tcPr>
            <w:tcW w:w="1134" w:type="dxa"/>
          </w:tcPr>
          <w:p w:rsidR="00BB5EBF" w:rsidRPr="00251D80" w:rsidRDefault="00EB23F5" w:rsidP="00EB23F5">
            <w:pPr>
              <w:rPr>
                <w:i/>
              </w:rPr>
            </w:pPr>
            <w:r>
              <w:t>23.</w:t>
            </w:r>
            <w:r w:rsidR="008D6868">
              <w:t>abc</w:t>
            </w:r>
          </w:p>
        </w:tc>
        <w:tc>
          <w:tcPr>
            <w:tcW w:w="2409" w:type="dxa"/>
          </w:tcPr>
          <w:p w:rsidR="00FF3F0C" w:rsidRPr="00251D80" w:rsidRDefault="008D6868" w:rsidP="008D6868">
            <w:r w:rsidRPr="008D6868">
              <w:t xml:space="preserve">Study on enhanced support of </w:t>
            </w:r>
            <w:r w:rsidR="00513F54">
              <w:t>Vertical_LAN in 5G System</w:t>
            </w:r>
          </w:p>
        </w:tc>
        <w:tc>
          <w:tcPr>
            <w:tcW w:w="993" w:type="dxa"/>
          </w:tcPr>
          <w:p w:rsidR="008D6868" w:rsidRPr="00251D80" w:rsidRDefault="008D6868" w:rsidP="008D6868">
            <w:r>
              <w:t>SA#8</w:t>
            </w:r>
            <w:r w:rsidR="00A53DFC">
              <w:t>6</w:t>
            </w:r>
            <w:r>
              <w:br/>
            </w:r>
            <w:r w:rsidR="00A53DFC">
              <w:t>Dec</w:t>
            </w:r>
            <w:r>
              <w:t xml:space="preserve"> 2019</w:t>
            </w:r>
          </w:p>
        </w:tc>
        <w:tc>
          <w:tcPr>
            <w:tcW w:w="1074" w:type="dxa"/>
          </w:tcPr>
          <w:p w:rsidR="00FF3F0C" w:rsidRPr="00251D80" w:rsidRDefault="008D6868" w:rsidP="008D6868">
            <w:pPr>
              <w:rPr>
                <w:i/>
              </w:rPr>
            </w:pPr>
            <w:r>
              <w:t>SA#8</w:t>
            </w:r>
            <w:r w:rsidR="00A53DFC">
              <w:t>7</w:t>
            </w:r>
            <w:r>
              <w:br/>
            </w:r>
            <w:r w:rsidR="00A53DFC">
              <w:t>Mar</w:t>
            </w:r>
            <w:r>
              <w:t xml:space="preserve"> 20</w:t>
            </w:r>
            <w:r w:rsidR="009C0938">
              <w:t>20</w:t>
            </w: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469F5" w:rsidRPr="001469F5" w:rsidRDefault="004C522B" w:rsidP="00AE5227">
      <w:pPr>
        <w:rPr>
          <w:lang w:val="sv-SE"/>
        </w:rPr>
      </w:pPr>
      <w:r>
        <w:rPr>
          <w:lang w:val="sv-SE"/>
        </w:rPr>
        <w:t>Nokia</w:t>
      </w:r>
      <w:r w:rsidR="00D92A53">
        <w:rPr>
          <w:lang w:val="sv-SE"/>
        </w:rPr>
        <w:t xml:space="preserve">, </w:t>
      </w:r>
      <w:hyperlink r:id="rId11" w:history="1">
        <w:r w:rsidR="00D92A53" w:rsidRPr="00D91A6A">
          <w:rPr>
            <w:rStyle w:val="Hyperlink"/>
            <w:lang w:val="sv-SE"/>
          </w:rPr>
          <w:t>devaki.chandramouli@nokia.com</w:t>
        </w:r>
      </w:hyperlink>
      <w:r w:rsidR="00D92A53">
        <w:rPr>
          <w:lang w:val="sv-SE"/>
        </w:rPr>
        <w:t xml:space="preserve"> </w:t>
      </w:r>
    </w:p>
    <w:p w:rsidR="00C03E01" w:rsidRPr="001469F5" w:rsidRDefault="00C03E01" w:rsidP="00CD3153">
      <w:pPr>
        <w:ind w:right="-99"/>
        <w:rPr>
          <w:i/>
          <w:lang w:val="sv-SE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1469F5" w:rsidRDefault="00EB23F5" w:rsidP="001469F5">
      <w:r>
        <w:t>SA2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AE5227" w:rsidP="00174617">
      <w:pPr>
        <w:rPr>
          <w:i/>
        </w:rPr>
      </w:pPr>
      <w:r>
        <w:rPr>
          <w:i/>
        </w:rPr>
        <w:t>Potential impacts to SA3, SA5. Potential interactions with SA1 during the course of the work.</w:t>
      </w:r>
      <w:r w:rsidR="001C718D" w:rsidRPr="00251D80">
        <w:rPr>
          <w:i/>
        </w:rPr>
        <w:t xml:space="preserve"> </w:t>
      </w:r>
    </w:p>
    <w:p w:rsidR="0033027D" w:rsidRPr="00EB23F5" w:rsidRDefault="00872B3B" w:rsidP="00EB23F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13F54" w:rsidP="001C5C86">
            <w:pPr>
              <w:pStyle w:val="TAL"/>
            </w:pPr>
            <w:r>
              <w:t>Nokia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13F54" w:rsidP="001C5C86">
            <w:pPr>
              <w:pStyle w:val="TAL"/>
            </w:pPr>
            <w:r>
              <w:t>Nokia Shanghai Bell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212D19" w:rsidP="001C5C86">
            <w:pPr>
              <w:pStyle w:val="TAL"/>
            </w:pPr>
            <w:r>
              <w:t>NTT DoCoMo</w:t>
            </w:r>
            <w:bookmarkStart w:id="0" w:name="_GoBack"/>
            <w:bookmarkEnd w:id="0"/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CD9" w:rsidRDefault="00ED2CD9">
      <w:r>
        <w:separator/>
      </w:r>
    </w:p>
  </w:endnote>
  <w:endnote w:type="continuationSeparator" w:id="0">
    <w:p w:rsidR="00ED2CD9" w:rsidRDefault="00ED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CD9" w:rsidRDefault="00ED2CD9">
      <w:r>
        <w:separator/>
      </w:r>
    </w:p>
  </w:footnote>
  <w:footnote w:type="continuationSeparator" w:id="0">
    <w:p w:rsidR="00ED2CD9" w:rsidRDefault="00ED2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0104F24"/>
    <w:multiLevelType w:val="hybridMultilevel"/>
    <w:tmpl w:val="834223AA"/>
    <w:lvl w:ilvl="0" w:tplc="5246D2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439B"/>
    <w:rsid w:val="000E55AD"/>
    <w:rsid w:val="000E630D"/>
    <w:rsid w:val="001001BD"/>
    <w:rsid w:val="00102222"/>
    <w:rsid w:val="00104839"/>
    <w:rsid w:val="00120541"/>
    <w:rsid w:val="001211F3"/>
    <w:rsid w:val="001267B3"/>
    <w:rsid w:val="00142A76"/>
    <w:rsid w:val="001469F5"/>
    <w:rsid w:val="00173998"/>
    <w:rsid w:val="00174617"/>
    <w:rsid w:val="001759A7"/>
    <w:rsid w:val="0017795D"/>
    <w:rsid w:val="001843E6"/>
    <w:rsid w:val="00191E57"/>
    <w:rsid w:val="001A4192"/>
    <w:rsid w:val="001C04EE"/>
    <w:rsid w:val="001C5C86"/>
    <w:rsid w:val="001C718D"/>
    <w:rsid w:val="001D146B"/>
    <w:rsid w:val="001F7EB4"/>
    <w:rsid w:val="002000C2"/>
    <w:rsid w:val="00201C24"/>
    <w:rsid w:val="00205F25"/>
    <w:rsid w:val="00212D19"/>
    <w:rsid w:val="0021339E"/>
    <w:rsid w:val="00217230"/>
    <w:rsid w:val="00221B1E"/>
    <w:rsid w:val="00240DCD"/>
    <w:rsid w:val="0024786B"/>
    <w:rsid w:val="00251D80"/>
    <w:rsid w:val="002528A6"/>
    <w:rsid w:val="002640E5"/>
    <w:rsid w:val="0026436F"/>
    <w:rsid w:val="0026606E"/>
    <w:rsid w:val="00272868"/>
    <w:rsid w:val="00276403"/>
    <w:rsid w:val="00295363"/>
    <w:rsid w:val="00295421"/>
    <w:rsid w:val="002969C1"/>
    <w:rsid w:val="002E536E"/>
    <w:rsid w:val="002E6A7D"/>
    <w:rsid w:val="002E7A9E"/>
    <w:rsid w:val="002F3C41"/>
    <w:rsid w:val="002F6C5C"/>
    <w:rsid w:val="0030045C"/>
    <w:rsid w:val="003135AD"/>
    <w:rsid w:val="003205AD"/>
    <w:rsid w:val="0033027D"/>
    <w:rsid w:val="00335FB2"/>
    <w:rsid w:val="00344158"/>
    <w:rsid w:val="00345A14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077B6"/>
    <w:rsid w:val="00407E25"/>
    <w:rsid w:val="00411698"/>
    <w:rsid w:val="00414164"/>
    <w:rsid w:val="00415AFE"/>
    <w:rsid w:val="0041789B"/>
    <w:rsid w:val="004260A5"/>
    <w:rsid w:val="00432283"/>
    <w:rsid w:val="0043745F"/>
    <w:rsid w:val="0044029F"/>
    <w:rsid w:val="00440BC9"/>
    <w:rsid w:val="00446831"/>
    <w:rsid w:val="00455DE4"/>
    <w:rsid w:val="0048267C"/>
    <w:rsid w:val="004876B9"/>
    <w:rsid w:val="00493A79"/>
    <w:rsid w:val="00494467"/>
    <w:rsid w:val="00495840"/>
    <w:rsid w:val="004A40BE"/>
    <w:rsid w:val="004A6A60"/>
    <w:rsid w:val="004C522B"/>
    <w:rsid w:val="004C634D"/>
    <w:rsid w:val="004D12F3"/>
    <w:rsid w:val="004D24B9"/>
    <w:rsid w:val="004E2CE2"/>
    <w:rsid w:val="004E5172"/>
    <w:rsid w:val="004E6F8A"/>
    <w:rsid w:val="00502CD2"/>
    <w:rsid w:val="00504E33"/>
    <w:rsid w:val="00504F3F"/>
    <w:rsid w:val="00513F54"/>
    <w:rsid w:val="00537C19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6D68"/>
    <w:rsid w:val="00611EC4"/>
    <w:rsid w:val="00612542"/>
    <w:rsid w:val="006146D2"/>
    <w:rsid w:val="00620B3F"/>
    <w:rsid w:val="006239E7"/>
    <w:rsid w:val="006254C4"/>
    <w:rsid w:val="00626696"/>
    <w:rsid w:val="006323BE"/>
    <w:rsid w:val="006418C6"/>
    <w:rsid w:val="00641ED8"/>
    <w:rsid w:val="00654893"/>
    <w:rsid w:val="00671BBB"/>
    <w:rsid w:val="006774C6"/>
    <w:rsid w:val="00682237"/>
    <w:rsid w:val="006A0EF8"/>
    <w:rsid w:val="006A45BA"/>
    <w:rsid w:val="006A4796"/>
    <w:rsid w:val="006B4280"/>
    <w:rsid w:val="006B4B1C"/>
    <w:rsid w:val="006B7B49"/>
    <w:rsid w:val="006C2418"/>
    <w:rsid w:val="006C4991"/>
    <w:rsid w:val="006E0F19"/>
    <w:rsid w:val="006E16A6"/>
    <w:rsid w:val="006E1FDA"/>
    <w:rsid w:val="006E5E87"/>
    <w:rsid w:val="00706A1A"/>
    <w:rsid w:val="00707673"/>
    <w:rsid w:val="007162BE"/>
    <w:rsid w:val="00722267"/>
    <w:rsid w:val="00727896"/>
    <w:rsid w:val="0075252A"/>
    <w:rsid w:val="00764B84"/>
    <w:rsid w:val="00765028"/>
    <w:rsid w:val="007708DE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03B2A"/>
    <w:rsid w:val="00813C1F"/>
    <w:rsid w:val="008336CB"/>
    <w:rsid w:val="00834A60"/>
    <w:rsid w:val="00860625"/>
    <w:rsid w:val="00863E89"/>
    <w:rsid w:val="00872B3B"/>
    <w:rsid w:val="0088222A"/>
    <w:rsid w:val="008901F6"/>
    <w:rsid w:val="00896C03"/>
    <w:rsid w:val="008A495D"/>
    <w:rsid w:val="008A76FD"/>
    <w:rsid w:val="008B2D09"/>
    <w:rsid w:val="008B3973"/>
    <w:rsid w:val="008B519F"/>
    <w:rsid w:val="008C0E78"/>
    <w:rsid w:val="008C537F"/>
    <w:rsid w:val="008D658B"/>
    <w:rsid w:val="008D6868"/>
    <w:rsid w:val="008E4533"/>
    <w:rsid w:val="008F2A88"/>
    <w:rsid w:val="00927E87"/>
    <w:rsid w:val="00935CB0"/>
    <w:rsid w:val="009428A9"/>
    <w:rsid w:val="009437A2"/>
    <w:rsid w:val="00944B28"/>
    <w:rsid w:val="00956421"/>
    <w:rsid w:val="00962B59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B0F7D"/>
    <w:rsid w:val="009B1936"/>
    <w:rsid w:val="009B493F"/>
    <w:rsid w:val="009C0938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53DFC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E522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4AA0"/>
    <w:rsid w:val="00B567D1"/>
    <w:rsid w:val="00B63299"/>
    <w:rsid w:val="00B667C4"/>
    <w:rsid w:val="00B73B4C"/>
    <w:rsid w:val="00B73F75"/>
    <w:rsid w:val="00B96481"/>
    <w:rsid w:val="00B979C2"/>
    <w:rsid w:val="00BA3A53"/>
    <w:rsid w:val="00BA4095"/>
    <w:rsid w:val="00BA5B43"/>
    <w:rsid w:val="00BB5EBF"/>
    <w:rsid w:val="00BC642A"/>
    <w:rsid w:val="00BD4482"/>
    <w:rsid w:val="00BF7C9D"/>
    <w:rsid w:val="00C01E8C"/>
    <w:rsid w:val="00C021AD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2D30"/>
    <w:rsid w:val="00CC72A4"/>
    <w:rsid w:val="00CD3153"/>
    <w:rsid w:val="00CF6810"/>
    <w:rsid w:val="00D06117"/>
    <w:rsid w:val="00D13A5D"/>
    <w:rsid w:val="00D31CC8"/>
    <w:rsid w:val="00D32678"/>
    <w:rsid w:val="00D37A50"/>
    <w:rsid w:val="00D42029"/>
    <w:rsid w:val="00D521C1"/>
    <w:rsid w:val="00D7124B"/>
    <w:rsid w:val="00D71F40"/>
    <w:rsid w:val="00D77416"/>
    <w:rsid w:val="00D80FC6"/>
    <w:rsid w:val="00D92A53"/>
    <w:rsid w:val="00D94917"/>
    <w:rsid w:val="00DA74F3"/>
    <w:rsid w:val="00DB69F3"/>
    <w:rsid w:val="00DC4907"/>
    <w:rsid w:val="00DD017C"/>
    <w:rsid w:val="00DD397A"/>
    <w:rsid w:val="00DD58B7"/>
    <w:rsid w:val="00DD6699"/>
    <w:rsid w:val="00DD77DD"/>
    <w:rsid w:val="00DE7343"/>
    <w:rsid w:val="00E007C5"/>
    <w:rsid w:val="00E00DBF"/>
    <w:rsid w:val="00E01537"/>
    <w:rsid w:val="00E0213F"/>
    <w:rsid w:val="00E033E0"/>
    <w:rsid w:val="00E1026B"/>
    <w:rsid w:val="00E13CB2"/>
    <w:rsid w:val="00E20C37"/>
    <w:rsid w:val="00E52C57"/>
    <w:rsid w:val="00E57E7D"/>
    <w:rsid w:val="00E70EEA"/>
    <w:rsid w:val="00E84CD8"/>
    <w:rsid w:val="00E85C4F"/>
    <w:rsid w:val="00E90B85"/>
    <w:rsid w:val="00E91679"/>
    <w:rsid w:val="00E92452"/>
    <w:rsid w:val="00E94CC1"/>
    <w:rsid w:val="00E96431"/>
    <w:rsid w:val="00EB23F5"/>
    <w:rsid w:val="00EC3039"/>
    <w:rsid w:val="00EC3E5E"/>
    <w:rsid w:val="00EC5235"/>
    <w:rsid w:val="00ED2CD9"/>
    <w:rsid w:val="00ED6B03"/>
    <w:rsid w:val="00ED7A5B"/>
    <w:rsid w:val="00F07C92"/>
    <w:rsid w:val="00F1106D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F55"/>
    <w:rsid w:val="00F5774F"/>
    <w:rsid w:val="00F62688"/>
    <w:rsid w:val="00F76BE5"/>
    <w:rsid w:val="00F83D11"/>
    <w:rsid w:val="00F921F1"/>
    <w:rsid w:val="00F96533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1CA796"/>
  <w15:chartTrackingRefBased/>
  <w15:docId w15:val="{59DAB5AC-A6C3-4444-88D7-2AD7AD15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link w:val="B1Char"/>
    <w:qFormat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0E439B"/>
    <w:rPr>
      <w:lang w:val="en-GB" w:eastAsia="en-GB"/>
    </w:rPr>
  </w:style>
  <w:style w:type="character" w:styleId="UnresolvedMention">
    <w:name w:val="Unresolved Mention"/>
    <w:uiPriority w:val="99"/>
    <w:semiHidden/>
    <w:unhideWhenUsed/>
    <w:rsid w:val="00D92A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vaki.chandramouli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2B4593-C7EF-407C-A5C8-2474DFD5C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4621</CharactersWithSpaces>
  <SharedDoc>false</SharedDoc>
  <HLinks>
    <vt:vector size="24" baseType="variant">
      <vt:variant>
        <vt:i4>5898276</vt:i4>
      </vt:variant>
      <vt:variant>
        <vt:i4>9</vt:i4>
      </vt:variant>
      <vt:variant>
        <vt:i4>0</vt:i4>
      </vt:variant>
      <vt:variant>
        <vt:i4>5</vt:i4>
      </vt:variant>
      <vt:variant>
        <vt:lpwstr>mailto:devaki.chandramouli@nokia.com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Devaki Chandramouli</cp:lastModifiedBy>
  <cp:revision>6</cp:revision>
  <cp:lastPrinted>2000-02-29T17:31:00Z</cp:lastPrinted>
  <dcterms:created xsi:type="dcterms:W3CDTF">2019-02-18T21:57:00Z</dcterms:created>
  <dcterms:modified xsi:type="dcterms:W3CDTF">2019-02-19T11:19:00Z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